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7E1" w:rsidRDefault="008E67E1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8E67E1" w:rsidRPr="008978B2" w:rsidRDefault="008E67E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8E67E1" w:rsidRPr="008978B2" w:rsidRDefault="008E67E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07</w:t>
      </w:r>
      <w:r w:rsidRPr="0091422C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>04.2017</w:t>
      </w:r>
    </w:p>
    <w:p w:rsidR="008E67E1" w:rsidRPr="008978B2" w:rsidRDefault="008E67E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8E67E1" w:rsidRPr="008978B2" w:rsidRDefault="008E67E1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8E67E1" w:rsidRPr="008978B2" w:rsidRDefault="008E67E1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8E67E1" w:rsidRPr="008978B2" w:rsidRDefault="008E67E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8E67E1" w:rsidRDefault="008E67E1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E67E1" w:rsidRPr="00990C05" w:rsidRDefault="008E67E1" w:rsidP="00B62773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</w:t>
      </w:r>
      <w:r w:rsidRPr="00B62773">
        <w:rPr>
          <w:rFonts w:ascii="Comic Sans MS" w:hAnsi="Comic Sans MS" w:cs="Calibri"/>
          <w:sz w:val="20"/>
          <w:szCs w:val="20"/>
        </w:rPr>
        <w:t>oc</w:t>
      </w:r>
      <w:r w:rsidRPr="00997873">
        <w:rPr>
          <w:rFonts w:ascii="Comic Sans MS" w:hAnsi="Comic Sans MS" w:cs="Calibri"/>
          <w:sz w:val="20"/>
          <w:szCs w:val="20"/>
        </w:rPr>
        <w:t>uklara n</w:t>
      </w:r>
      <w:r w:rsidRPr="00997873">
        <w:rPr>
          <w:rFonts w:ascii="Comic Sans MS" w:hAnsi="Comic Sans MS"/>
          <w:sz w:val="20"/>
          <w:szCs w:val="20"/>
        </w:rPr>
        <w:t>asıl oldukları sorularak kısaca sohbet edilir. Çocuklara hangi öğrenme merkezine geçecekleri sorulup kararsız olanlara rehberlik edilir.</w:t>
      </w:r>
      <w:r>
        <w:rPr>
          <w:rFonts w:ascii="Comic Sans MS" w:hAnsi="Comic Sans MS"/>
          <w:sz w:val="20"/>
          <w:szCs w:val="20"/>
        </w:rPr>
        <w:t xml:space="preserve"> </w:t>
      </w:r>
      <w:r w:rsidRPr="00997873">
        <w:rPr>
          <w:rFonts w:ascii="Comic Sans MS" w:hAnsi="Comic Sans MS"/>
          <w:sz w:val="20"/>
          <w:szCs w:val="20"/>
        </w:rPr>
        <w:t>Öğrenme merkezini</w:t>
      </w:r>
      <w:r w:rsidRPr="008978B2">
        <w:rPr>
          <w:rFonts w:ascii="Comic Sans MS" w:hAnsi="Comic Sans MS"/>
          <w:sz w:val="20"/>
          <w:szCs w:val="20"/>
        </w:rPr>
        <w:t xml:space="preserve"> seçen çocuk ilgisi doğrultusunda etkinliğini sürdürür.</w:t>
      </w:r>
    </w:p>
    <w:p w:rsidR="008E67E1" w:rsidRPr="008978B2" w:rsidRDefault="008E67E1" w:rsidP="00B62773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E67E1" w:rsidRPr="008978B2" w:rsidRDefault="008E67E1" w:rsidP="00B62773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8E67E1" w:rsidRPr="008978B2" w:rsidRDefault="008E67E1" w:rsidP="00B62773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</w:p>
    <w:p w:rsidR="008E67E1" w:rsidRPr="008978B2" w:rsidRDefault="008E67E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8E67E1" w:rsidRPr="008978B2" w:rsidRDefault="008E67E1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8E67E1" w:rsidRPr="008978B2" w:rsidRDefault="008E67E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E67E1" w:rsidRPr="00990C05" w:rsidRDefault="008E67E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BİTKİLER CANLI MIDIR? </w:t>
      </w:r>
      <w:r w:rsidRPr="008978B2">
        <w:rPr>
          <w:rFonts w:ascii="Comic Sans MS" w:hAnsi="Comic Sans MS"/>
          <w:sz w:val="20"/>
          <w:szCs w:val="20"/>
        </w:rPr>
        <w:t>” isimli</w:t>
      </w:r>
      <w:r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fen-oyun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8E67E1" w:rsidRPr="008978B2" w:rsidRDefault="008E67E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E67E1" w:rsidRPr="008978B2" w:rsidRDefault="008E67E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8E67E1" w:rsidRPr="008978B2" w:rsidRDefault="008E67E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8E67E1" w:rsidRPr="008978B2" w:rsidRDefault="008E67E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8E67E1" w:rsidRPr="008978B2" w:rsidRDefault="008E67E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8E67E1" w:rsidRPr="00990C05" w:rsidRDefault="008E67E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8E67E1" w:rsidRPr="008978B2" w:rsidRDefault="008E67E1" w:rsidP="008978B2">
      <w:pPr>
        <w:pStyle w:val="NoSpacing"/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8E67E1" w:rsidRDefault="008E67E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E67E1" w:rsidRDefault="008E67E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E67E1" w:rsidRDefault="008E67E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E67E1" w:rsidRPr="008978B2" w:rsidRDefault="008E67E1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8E67E1" w:rsidRDefault="008E67E1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8E67E1" w:rsidRDefault="008E67E1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8E67E1" w:rsidRDefault="008E67E1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8E67E1" w:rsidRDefault="008E67E1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8E67E1" w:rsidRDefault="008E67E1" w:rsidP="009E4493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BİTKİLER CANLI MIDIR?</w:t>
      </w:r>
    </w:p>
    <w:p w:rsidR="008E67E1" w:rsidRPr="00436F22" w:rsidRDefault="008E67E1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 fen-oyun  </w:t>
      </w:r>
      <w:r w:rsidRPr="009322A4">
        <w:rPr>
          <w:rFonts w:ascii="Comic Sans MS" w:hAnsi="Comic Sans MS"/>
          <w:bCs/>
          <w:sz w:val="20"/>
          <w:szCs w:val="20"/>
        </w:rPr>
        <w:t>etkinliği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(bütünleştirilmiş büyük grup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8E67E1" w:rsidRDefault="008E67E1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8E67E1" w:rsidRDefault="008E67E1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</w:t>
      </w:r>
    </w:p>
    <w:p w:rsidR="008E67E1" w:rsidRPr="00BB3A48" w:rsidRDefault="008E67E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46.9pt;margin-top:4.2pt;width:390.25pt;height:357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">
            <v:textbox>
              <w:txbxContent>
                <w:p w:rsidR="008E67E1" w:rsidRDefault="008E67E1" w:rsidP="0004573F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8E67E1" w:rsidRPr="00E558DD" w:rsidRDefault="008E67E1" w:rsidP="00E558D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E558DD">
                    <w:rPr>
                      <w:rFonts w:ascii="Comic Sans MS" w:hAnsi="Comic Sans MS"/>
                      <w:sz w:val="20"/>
                      <w:szCs w:val="20"/>
                    </w:rPr>
                    <w:t>Çocukların öğretmeni rahatça görebilecekleri şekilde oturmaları sağlanır. İçinde hava, su, toprak ve yiyecek olan ağızları bağlı dört şeffaf poşet getir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il</w:t>
                  </w:r>
                  <w:r w:rsidRPr="00E558DD">
                    <w:rPr>
                      <w:rFonts w:ascii="Comic Sans MS" w:hAnsi="Comic Sans MS"/>
                      <w:sz w:val="20"/>
                      <w:szCs w:val="20"/>
                    </w:rPr>
                    <w:t>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558DD">
                    <w:rPr>
                      <w:rFonts w:ascii="Comic Sans MS" w:hAnsi="Comic Sans MS"/>
                      <w:sz w:val="20"/>
                      <w:szCs w:val="20"/>
                    </w:rPr>
                    <w:t>Çocuklarla birlikte şeffaf poşetlerin içindekiler dikkatle incelenir. ‘Hava, su, toprak ve yiyeceğe’’ kimlerin ihtiyacı olduğu sorulur.</w:t>
                  </w:r>
                </w:p>
                <w:p w:rsidR="008E67E1" w:rsidRDefault="008E67E1" w:rsidP="00E558D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E558DD">
                    <w:rPr>
                      <w:rFonts w:ascii="Comic Sans MS" w:hAnsi="Comic Sans MS"/>
                      <w:sz w:val="20"/>
                      <w:szCs w:val="20"/>
                    </w:rPr>
                    <w:t xml:space="preserve">İnsanlar, hayvanlar ve bitkiler olmak üzere üç </w:t>
                  </w:r>
                  <w:r w:rsidRPr="00E558D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canlı </w:t>
                  </w:r>
                  <w:r w:rsidRPr="00E558DD">
                    <w:rPr>
                      <w:rFonts w:ascii="Comic Sans MS" w:hAnsi="Comic Sans MS"/>
                      <w:sz w:val="20"/>
                      <w:szCs w:val="20"/>
                    </w:rPr>
                    <w:t>türünün de nefes aldıkları, beslendikleri, hareket ettikleri ve çoğaldıkları söyleni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r. </w:t>
                  </w:r>
                  <w:r w:rsidRPr="00E558DD">
                    <w:rPr>
                      <w:rFonts w:ascii="Comic Sans MS" w:hAnsi="Comic Sans MS"/>
                      <w:sz w:val="20"/>
                      <w:szCs w:val="20"/>
                    </w:rPr>
                    <w:t>Sadece canlı türü olan bitkilerin insanlar ve hayvanlar gibi ayakları olmadığını, kökleri ile toprağa sabit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558DD">
                    <w:rPr>
                      <w:rFonts w:ascii="Comic Sans MS" w:hAnsi="Comic Sans MS"/>
                      <w:sz w:val="20"/>
                      <w:szCs w:val="20"/>
                    </w:rPr>
                    <w:t>oldukları için hareket etmedikleri ancak topraktan kökleri vasıtasıyla aldıkları besinleri gövde ve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558DD">
                    <w:rPr>
                      <w:rFonts w:ascii="Comic Sans MS" w:hAnsi="Comic Sans MS"/>
                      <w:sz w:val="20"/>
                      <w:szCs w:val="20"/>
                    </w:rPr>
                    <w:t xml:space="preserve">yapraklarına ulaştırdıkları söylenir. </w:t>
                  </w:r>
                </w:p>
                <w:p w:rsidR="008E67E1" w:rsidRDefault="008E67E1" w:rsidP="00E558D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E558DD">
                    <w:rPr>
                      <w:rFonts w:ascii="Comic Sans MS" w:hAnsi="Comic Sans MS"/>
                      <w:sz w:val="20"/>
                      <w:szCs w:val="20"/>
                    </w:rPr>
                    <w:t xml:space="preserve">Çocuklarla birlikte </w:t>
                  </w:r>
                  <w:r w:rsidRPr="00E558D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canlı ve cansız</w:t>
                  </w:r>
                  <w:r w:rsidRPr="00E558DD">
                    <w:rPr>
                      <w:rFonts w:ascii="Comic Sans MS" w:hAnsi="Comic Sans MS"/>
                      <w:sz w:val="20"/>
                      <w:szCs w:val="20"/>
                    </w:rPr>
                    <w:t xml:space="preserve"> arasındaki farklar tekrar edildikten sonra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bitkinin büyüme aşamalarını gösteren resimlerle </w:t>
                  </w: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OLAY SIRALAMA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çalışmaları yapılır. Yol bulmacaları çözülür. Etkinlik sonrası sınıfın tertip düzeni çocuklar tarafından yapılır. Her çocuğun bir sorumluluk almasına özen gösterilir.</w:t>
                  </w:r>
                </w:p>
                <w:p w:rsidR="008E67E1" w:rsidRDefault="008E67E1" w:rsidP="00145E8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E67E1" w:rsidRPr="00145E8B" w:rsidRDefault="008E67E1" w:rsidP="00145E8B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‘</w:t>
                  </w: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‘Canlı-Cansız’ oyununun oynanışını ve kurallarını anlatır.</w:t>
                  </w:r>
                </w:p>
                <w:p w:rsidR="008E67E1" w:rsidRPr="00145E8B" w:rsidRDefault="008E67E1" w:rsidP="00145E8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Sınıfta orta alana, yan yana iki büyük daire çizilir. Dairelerden biri cansız kavramını temsil eder ve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içinde bir adet şişirilmemiş balon vardır. Diğer daire ise canlı kavramını temsil eder ve o daire içine ise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sınıftaki öğrencilerden biri seçilip oturtulur. Diğer öğrenciler sınıfta dağınık bir şekilde dairelerin dışında dururlar, öğretmen elindeki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keseden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(Kesenin içinde canlı ve cansız nesne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lere ait resimler </w:t>
                  </w: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vardır)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bir nesne resmi çeker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ve çocuklara gösterir.</w:t>
                  </w:r>
                </w:p>
                <w:p w:rsidR="008E67E1" w:rsidRDefault="008E67E1" w:rsidP="00145E8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Çocuklar öğretmenin gösterdiği nesnenin canlı mı cansız mı? olduğunu söyleyip, hemen koşarak canlı-cansız dairesinin içinde yerlerini alırlar. Şaşıran öğrenciler oyundan çıkar.</w:t>
                  </w:r>
                </w:p>
                <w:p w:rsidR="008E67E1" w:rsidRDefault="008E67E1" w:rsidP="00E558D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E67E1" w:rsidRPr="00894735" w:rsidRDefault="008E67E1" w:rsidP="00E558D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E67E1" w:rsidRDefault="008E67E1" w:rsidP="00E558DD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9473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4.2pt;width:331.5pt;height:221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">
            <v:textbox>
              <w:txbxContent>
                <w:p w:rsidR="008E67E1" w:rsidRDefault="008E67E1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02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8E67E1" w:rsidRDefault="008E67E1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8E67E1" w:rsidRPr="00E558DD" w:rsidRDefault="008E67E1" w:rsidP="00E558D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558DD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17: Neden-sonuç ilişkisi kurar. </w:t>
                  </w:r>
                </w:p>
                <w:p w:rsidR="008E67E1" w:rsidRDefault="008E67E1" w:rsidP="00E558D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558DD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558DD">
                    <w:rPr>
                      <w:rFonts w:ascii="Comic Sans MS" w:hAnsi="Comic Sans MS"/>
                      <w:sz w:val="20"/>
                      <w:szCs w:val="20"/>
                    </w:rPr>
                    <w:t>Bir olayın olası nedenlerini söyler. Bir olayın olası sonuçlarını söyler.</w:t>
                  </w:r>
                </w:p>
                <w:p w:rsidR="008E67E1" w:rsidRPr="00145E8B" w:rsidRDefault="008E67E1" w:rsidP="00E558DD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45E8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GELİŞİMI</w:t>
                  </w:r>
                </w:p>
                <w:p w:rsidR="008E67E1" w:rsidRPr="00145E8B" w:rsidRDefault="008E67E1" w:rsidP="00145E8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Kazanım 7: Dinledikleri/izlediklerinin anlamını kavrar.</w:t>
                  </w:r>
                </w:p>
                <w:p w:rsidR="008E67E1" w:rsidRDefault="008E67E1" w:rsidP="00145E8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Sözel yönergeleri yerine getirir. Dinledikleri/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izlediklerini açıklar. Dinledikleri/izledikleri hakkında yorum yapar.</w:t>
                  </w:r>
                </w:p>
                <w:p w:rsidR="008E67E1" w:rsidRPr="00145E8B" w:rsidRDefault="008E67E1" w:rsidP="00145E8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Kazanım 12: Yazı farkındalığı gösterir.</w:t>
                  </w:r>
                </w:p>
                <w:p w:rsidR="008E67E1" w:rsidRDefault="008E67E1" w:rsidP="00145E8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Çevresindeki yazıları gösterir.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Gördüğü yazının ne ile ilgili olduğunu tahminen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Yazılı materyallerde noktalama işaretlerini gösterir.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Yazının yönünü gösterir.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Duygu ve düşüncelerini yetişkine yazdırır.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45E8B">
                    <w:rPr>
                      <w:rFonts w:ascii="Comic Sans MS" w:hAnsi="Comic Sans MS"/>
                      <w:sz w:val="20"/>
                      <w:szCs w:val="20"/>
                    </w:rPr>
                    <w:t>Yazının günlük yaşamdaki önemini açıklar.</w:t>
                  </w:r>
                </w:p>
                <w:p w:rsidR="008E67E1" w:rsidRPr="00E558DD" w:rsidRDefault="008E67E1" w:rsidP="00145E8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E67E1" w:rsidRPr="00BB3A48" w:rsidRDefault="008E67E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E67E1" w:rsidRDefault="008E67E1">
      <w:r>
        <w:rPr>
          <w:noProof/>
        </w:rPr>
        <w:pict>
          <v:shape id="Text Box 7" o:spid="_x0000_s1028" type="#_x0000_t202" style="position:absolute;margin-left:-5.6pt;margin-top:344.35pt;width:331.5pt;height:54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">
            <v:textbox>
              <w:txbxContent>
                <w:p w:rsidR="008E67E1" w:rsidRDefault="008E67E1" w:rsidP="00F621D5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621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AİLE KATILIMI</w:t>
                  </w:r>
                </w:p>
                <w:p w:rsidR="008E67E1" w:rsidRPr="005844C2" w:rsidRDefault="008E67E1" w:rsidP="00F621D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4C2">
                    <w:rPr>
                      <w:rFonts w:ascii="Comic Sans MS" w:hAnsi="Comic Sans MS"/>
                      <w:sz w:val="20"/>
                      <w:szCs w:val="20"/>
                    </w:rPr>
                    <w:t>Bir gün sonraki etkinlik için mevsim meyvelerinden yollamaları istenir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9" o:spid="_x0000_s1029" type="#_x0000_t202" style="position:absolute;margin-left:350.65pt;margin-top:348.15pt;width:390pt;height:45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">
            <v:textbox>
              <w:txbxContent>
                <w:p w:rsidR="008E67E1" w:rsidRPr="00F621D5" w:rsidRDefault="008E67E1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</w:t>
                  </w: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YARLAMA</w:t>
                  </w:r>
                  <w:r>
                    <w:t xml:space="preserve">: </w:t>
                  </w: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Sınıfta desteklenmesi gereken yetersizliğe sahip bir çocuk varsa bu bölüme gerekli etkinlik uyarlaması yapılmalıdır.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5.6pt;margin-top:219.9pt;width:331.5pt;height:107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">
            <v:textbox>
              <w:txbxContent>
                <w:p w:rsidR="008E67E1" w:rsidRDefault="008E67E1" w:rsidP="0004770B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8E67E1" w:rsidRPr="0004770B" w:rsidRDefault="008E67E1" w:rsidP="0004770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Poşetler.su,bitki,toprak,balon</w:t>
                  </w:r>
                </w:p>
                <w:p w:rsidR="008E67E1" w:rsidRDefault="008E67E1" w:rsidP="0004770B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8E67E1" w:rsidRPr="0004770B" w:rsidRDefault="008E67E1" w:rsidP="0004770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Canlı cansız</w:t>
                  </w:r>
                </w:p>
                <w:p w:rsidR="008E67E1" w:rsidRDefault="008E67E1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8E67E1" w:rsidRPr="009B2D3F" w:rsidRDefault="008E67E1" w:rsidP="00AE40F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8E67E1" w:rsidRPr="00436F22" w:rsidRDefault="008E67E1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Olay sıralaması</w:t>
                  </w: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8E67E1" w:rsidRDefault="008E67E1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>EĞERLENDİRME</w:t>
      </w:r>
    </w:p>
    <w:p w:rsidR="008E67E1" w:rsidRDefault="008E67E1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Canlı ne demektir?</w:t>
      </w:r>
    </w:p>
    <w:p w:rsidR="008E67E1" w:rsidRDefault="008E67E1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Cansız ne demektir?</w:t>
      </w:r>
    </w:p>
    <w:p w:rsidR="008E67E1" w:rsidRDefault="008E67E1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Top canlı mıdır?</w:t>
      </w:r>
    </w:p>
    <w:p w:rsidR="008E67E1" w:rsidRDefault="008E67E1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Çiçekler canlı mıdır?</w:t>
      </w:r>
    </w:p>
    <w:p w:rsidR="008E67E1" w:rsidRDefault="008E67E1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Bitkiler basıl büyür- aşamaları nelerdir?</w:t>
      </w:r>
    </w:p>
    <w:p w:rsidR="008E67E1" w:rsidRPr="00A513E1" w:rsidRDefault="008E67E1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 xml:space="preserve">Eğitim Seti </w:t>
      </w:r>
      <w:r>
        <w:rPr>
          <w:rFonts w:ascii="Comic Sans MS" w:hAnsi="Comic Sans MS"/>
          <w:sz w:val="20"/>
          <w:szCs w:val="20"/>
        </w:rPr>
        <w:t xml:space="preserve">6.sayı/14.15. </w:t>
      </w:r>
      <w:r w:rsidRPr="00A513E1">
        <w:rPr>
          <w:rFonts w:ascii="Comic Sans MS" w:hAnsi="Comic Sans MS"/>
          <w:sz w:val="20"/>
          <w:szCs w:val="20"/>
        </w:rPr>
        <w:t>sayfa</w:t>
      </w:r>
      <w:r>
        <w:rPr>
          <w:rFonts w:ascii="Comic Sans MS" w:hAnsi="Comic Sans MS"/>
          <w:sz w:val="20"/>
          <w:szCs w:val="20"/>
        </w:rPr>
        <w:t>lar yönerge doğrultusunda yapılır?</w:t>
      </w:r>
    </w:p>
    <w:sectPr w:rsidR="008E67E1" w:rsidRPr="00A513E1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7E1" w:rsidRDefault="008E67E1" w:rsidP="00806A98">
      <w:pPr>
        <w:spacing w:after="0" w:line="240" w:lineRule="auto"/>
      </w:pPr>
      <w:r>
        <w:separator/>
      </w:r>
    </w:p>
  </w:endnote>
  <w:endnote w:type="continuationSeparator" w:id="0">
    <w:p w:rsidR="008E67E1" w:rsidRDefault="008E67E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7E1" w:rsidRDefault="008E67E1">
    <w:pPr>
      <w:pStyle w:val="Footer"/>
    </w:pPr>
  </w:p>
  <w:p w:rsidR="008E67E1" w:rsidRDefault="008E67E1">
    <w:pPr>
      <w:pStyle w:val="Footer"/>
    </w:pPr>
  </w:p>
  <w:p w:rsidR="008E67E1" w:rsidRDefault="008E67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7E1" w:rsidRDefault="008E67E1" w:rsidP="00806A98">
      <w:pPr>
        <w:spacing w:after="0" w:line="240" w:lineRule="auto"/>
      </w:pPr>
      <w:r>
        <w:separator/>
      </w:r>
    </w:p>
  </w:footnote>
  <w:footnote w:type="continuationSeparator" w:id="0">
    <w:p w:rsidR="008E67E1" w:rsidRDefault="008E67E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4573F"/>
    <w:rsid w:val="0004770B"/>
    <w:rsid w:val="000614C2"/>
    <w:rsid w:val="000656E2"/>
    <w:rsid w:val="000867DE"/>
    <w:rsid w:val="000D10F6"/>
    <w:rsid w:val="000D74E2"/>
    <w:rsid w:val="000F3B1A"/>
    <w:rsid w:val="000F3F3B"/>
    <w:rsid w:val="000F63D2"/>
    <w:rsid w:val="00111DDF"/>
    <w:rsid w:val="00113F35"/>
    <w:rsid w:val="00145E8B"/>
    <w:rsid w:val="00150544"/>
    <w:rsid w:val="0015787C"/>
    <w:rsid w:val="00165788"/>
    <w:rsid w:val="00166F2C"/>
    <w:rsid w:val="001768DA"/>
    <w:rsid w:val="001800B6"/>
    <w:rsid w:val="0018560E"/>
    <w:rsid w:val="00186208"/>
    <w:rsid w:val="001A45E0"/>
    <w:rsid w:val="001B4E66"/>
    <w:rsid w:val="001D0122"/>
    <w:rsid w:val="001E67A6"/>
    <w:rsid w:val="001F341C"/>
    <w:rsid w:val="001F4B0C"/>
    <w:rsid w:val="00206907"/>
    <w:rsid w:val="002134AD"/>
    <w:rsid w:val="00216154"/>
    <w:rsid w:val="002201E3"/>
    <w:rsid w:val="00241D3D"/>
    <w:rsid w:val="00274C4A"/>
    <w:rsid w:val="002A1BCC"/>
    <w:rsid w:val="002B5687"/>
    <w:rsid w:val="002C40DB"/>
    <w:rsid w:val="002F7B42"/>
    <w:rsid w:val="0030759F"/>
    <w:rsid w:val="00315189"/>
    <w:rsid w:val="00330AED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73D9C"/>
    <w:rsid w:val="00497BC7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44C2"/>
    <w:rsid w:val="005858E6"/>
    <w:rsid w:val="0059067C"/>
    <w:rsid w:val="005B492E"/>
    <w:rsid w:val="005C3EC7"/>
    <w:rsid w:val="005C5442"/>
    <w:rsid w:val="005D35FA"/>
    <w:rsid w:val="00606432"/>
    <w:rsid w:val="00606435"/>
    <w:rsid w:val="00632A44"/>
    <w:rsid w:val="0064489B"/>
    <w:rsid w:val="0068135B"/>
    <w:rsid w:val="006836CC"/>
    <w:rsid w:val="006B611B"/>
    <w:rsid w:val="006C1CF1"/>
    <w:rsid w:val="006C668F"/>
    <w:rsid w:val="006D28C4"/>
    <w:rsid w:val="006D6401"/>
    <w:rsid w:val="006D6FD2"/>
    <w:rsid w:val="0070201C"/>
    <w:rsid w:val="00705541"/>
    <w:rsid w:val="0072462E"/>
    <w:rsid w:val="00725333"/>
    <w:rsid w:val="00760E27"/>
    <w:rsid w:val="00764F63"/>
    <w:rsid w:val="007706DB"/>
    <w:rsid w:val="00774F9B"/>
    <w:rsid w:val="007F7E50"/>
    <w:rsid w:val="00801790"/>
    <w:rsid w:val="00801C8B"/>
    <w:rsid w:val="00805E87"/>
    <w:rsid w:val="008065CB"/>
    <w:rsid w:val="00806A98"/>
    <w:rsid w:val="008432E8"/>
    <w:rsid w:val="0085733F"/>
    <w:rsid w:val="008637FB"/>
    <w:rsid w:val="008854B3"/>
    <w:rsid w:val="008902E4"/>
    <w:rsid w:val="00890E89"/>
    <w:rsid w:val="00894735"/>
    <w:rsid w:val="008978B2"/>
    <w:rsid w:val="008B7296"/>
    <w:rsid w:val="008E20FE"/>
    <w:rsid w:val="008E67E1"/>
    <w:rsid w:val="0091422C"/>
    <w:rsid w:val="0092742D"/>
    <w:rsid w:val="009319CC"/>
    <w:rsid w:val="009322A4"/>
    <w:rsid w:val="009367C8"/>
    <w:rsid w:val="00936A51"/>
    <w:rsid w:val="00942E94"/>
    <w:rsid w:val="00954DBC"/>
    <w:rsid w:val="00973CDA"/>
    <w:rsid w:val="00990C05"/>
    <w:rsid w:val="00997873"/>
    <w:rsid w:val="009A20AC"/>
    <w:rsid w:val="009A586A"/>
    <w:rsid w:val="009B2D3F"/>
    <w:rsid w:val="009C2A7A"/>
    <w:rsid w:val="009E4493"/>
    <w:rsid w:val="00A0112F"/>
    <w:rsid w:val="00A10CBE"/>
    <w:rsid w:val="00A137A6"/>
    <w:rsid w:val="00A155B2"/>
    <w:rsid w:val="00A16277"/>
    <w:rsid w:val="00A2029B"/>
    <w:rsid w:val="00A4509A"/>
    <w:rsid w:val="00A513E1"/>
    <w:rsid w:val="00A52598"/>
    <w:rsid w:val="00A54085"/>
    <w:rsid w:val="00A62724"/>
    <w:rsid w:val="00A70267"/>
    <w:rsid w:val="00A83602"/>
    <w:rsid w:val="00A85CB0"/>
    <w:rsid w:val="00A93841"/>
    <w:rsid w:val="00AA06B0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61BE7"/>
    <w:rsid w:val="00B62773"/>
    <w:rsid w:val="00B64698"/>
    <w:rsid w:val="00B67CE3"/>
    <w:rsid w:val="00B733D4"/>
    <w:rsid w:val="00BA1858"/>
    <w:rsid w:val="00BA482B"/>
    <w:rsid w:val="00BB3A48"/>
    <w:rsid w:val="00BC4E5B"/>
    <w:rsid w:val="00BC6104"/>
    <w:rsid w:val="00BE067A"/>
    <w:rsid w:val="00C110B3"/>
    <w:rsid w:val="00C120B6"/>
    <w:rsid w:val="00C1578F"/>
    <w:rsid w:val="00C246D6"/>
    <w:rsid w:val="00C3789F"/>
    <w:rsid w:val="00C644FA"/>
    <w:rsid w:val="00C66B23"/>
    <w:rsid w:val="00C73541"/>
    <w:rsid w:val="00C779FA"/>
    <w:rsid w:val="00C903B4"/>
    <w:rsid w:val="00CA20A7"/>
    <w:rsid w:val="00CB73A3"/>
    <w:rsid w:val="00CC216B"/>
    <w:rsid w:val="00CC2D45"/>
    <w:rsid w:val="00CE11E7"/>
    <w:rsid w:val="00CE6E6F"/>
    <w:rsid w:val="00D94A26"/>
    <w:rsid w:val="00DC79B7"/>
    <w:rsid w:val="00DE524A"/>
    <w:rsid w:val="00E1402F"/>
    <w:rsid w:val="00E3439D"/>
    <w:rsid w:val="00E4402B"/>
    <w:rsid w:val="00E47557"/>
    <w:rsid w:val="00E54A56"/>
    <w:rsid w:val="00E558DD"/>
    <w:rsid w:val="00E614B8"/>
    <w:rsid w:val="00E61B8E"/>
    <w:rsid w:val="00E823BB"/>
    <w:rsid w:val="00E8439E"/>
    <w:rsid w:val="00E86339"/>
    <w:rsid w:val="00E9352F"/>
    <w:rsid w:val="00E9611D"/>
    <w:rsid w:val="00EA76AB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621D5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C4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83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158</Words>
  <Characters>905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8</cp:revision>
  <dcterms:created xsi:type="dcterms:W3CDTF">2015-07-16T16:43:00Z</dcterms:created>
  <dcterms:modified xsi:type="dcterms:W3CDTF">2016-08-27T20:04:00Z</dcterms:modified>
</cp:coreProperties>
</file>